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88" w:rsidRDefault="00F27688" w:rsidP="00F27688">
      <w:pPr>
        <w:autoSpaceDE w:val="0"/>
        <w:autoSpaceDN w:val="0"/>
        <w:adjustRightInd w:val="0"/>
        <w:spacing w:line="192" w:lineRule="auto"/>
        <w:jc w:val="right"/>
        <w:rPr>
          <w:sz w:val="30"/>
          <w:szCs w:val="30"/>
        </w:rPr>
      </w:pP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</w:t>
      </w:r>
      <w:r w:rsidR="002F18F3">
        <w:rPr>
          <w:sz w:val="30"/>
          <w:szCs w:val="30"/>
        </w:rPr>
        <w:t xml:space="preserve"> </w:t>
      </w:r>
      <w:r>
        <w:rPr>
          <w:sz w:val="30"/>
          <w:szCs w:val="30"/>
        </w:rPr>
        <w:t>и несовершеннолетних детей за 20</w:t>
      </w:r>
      <w:r w:rsidR="00E054B7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F27688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</w:t>
      </w:r>
      <w:r w:rsidR="00E054B7">
        <w:rPr>
          <w:sz w:val="30"/>
          <w:szCs w:val="30"/>
        </w:rPr>
        <w:t>20</w:t>
      </w:r>
      <w:r>
        <w:rPr>
          <w:sz w:val="30"/>
          <w:szCs w:val="30"/>
        </w:rPr>
        <w:t xml:space="preserve"> года</w:t>
      </w:r>
    </w:p>
    <w:p w:rsidR="00F27688" w:rsidRPr="00BA17CC" w:rsidRDefault="00F27688" w:rsidP="00F2768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F27688" w:rsidTr="00F27688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F27688" w:rsidTr="00F27688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27688" w:rsidRPr="003B3FAC" w:rsidTr="00F27688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D314CC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Короткова Ольга Сергеевна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2D2CB2" w:rsidP="00C5148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D314CC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</w:t>
            </w:r>
            <w:r w:rsidR="004F5AF8">
              <w:rPr>
                <w:sz w:val="22"/>
                <w:szCs w:val="22"/>
              </w:rPr>
              <w:t>№68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2F18F3" w:rsidRDefault="00E054B7" w:rsidP="00F3496A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629,684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Default="00FA16E0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A16E0" w:rsidRPr="00BE6CB9" w:rsidRDefault="00FA16E0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A16E0" w:rsidP="00BE6C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A16E0" w:rsidP="00F276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EB6BA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88" w:rsidRPr="00BE6CB9" w:rsidRDefault="00F27688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4CC" w:rsidRPr="007A5211" w:rsidRDefault="00D314CC" w:rsidP="00FA16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Грузовой автомобиль</w:t>
            </w:r>
            <w:r w:rsidR="007A5211">
              <w:rPr>
                <w:sz w:val="22"/>
                <w:szCs w:val="22"/>
              </w:rPr>
              <w:t xml:space="preserve"> </w:t>
            </w:r>
            <w:r w:rsidR="00E04731">
              <w:rPr>
                <w:sz w:val="22"/>
                <w:szCs w:val="22"/>
                <w:lang w:val="en-US"/>
              </w:rPr>
              <w:t>MAN</w:t>
            </w:r>
            <w:r w:rsidR="00D607B0">
              <w:rPr>
                <w:sz w:val="22"/>
                <w:szCs w:val="22"/>
              </w:rPr>
              <w:t xml:space="preserve">, </w:t>
            </w:r>
          </w:p>
          <w:p w:rsidR="00FA16E0" w:rsidRDefault="00FA16E0" w:rsidP="00E047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FA16E0" w:rsidRDefault="00FA16E0" w:rsidP="00E047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2548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CELICA</w:t>
            </w:r>
            <w:r w:rsidR="00D607B0">
              <w:rPr>
                <w:sz w:val="22"/>
                <w:szCs w:val="22"/>
              </w:rPr>
              <w:t>,</w:t>
            </w:r>
          </w:p>
          <w:p w:rsidR="00E054B7" w:rsidRPr="00E054B7" w:rsidRDefault="00E054B7" w:rsidP="00E0473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NISSAN QASHQAI</w:t>
            </w:r>
            <w:bookmarkStart w:id="0" w:name="_GoBack"/>
            <w:bookmarkEnd w:id="0"/>
          </w:p>
        </w:tc>
      </w:tr>
      <w:tr w:rsidR="00FA16E0" w:rsidRPr="003B3FAC" w:rsidTr="00F27688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BE6CB9" w:rsidRDefault="00FA16E0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BE6CB9" w:rsidRDefault="00FA16E0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BE6CB9" w:rsidRDefault="00FA16E0" w:rsidP="00BE6CB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Default="00FA16E0" w:rsidP="001A7B8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A16E0" w:rsidRPr="00BE6CB9" w:rsidRDefault="00FA16E0" w:rsidP="001A7B8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BE6CB9" w:rsidRDefault="00FA16E0" w:rsidP="001A7B8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BE6CB9" w:rsidRDefault="00FA16E0" w:rsidP="001A7B8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BE6CB9" w:rsidRDefault="00FA16E0" w:rsidP="006E1C2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BE6CB9" w:rsidRDefault="00FA16E0" w:rsidP="00EB6BA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BE6CB9" w:rsidRDefault="00FA16E0" w:rsidP="006E1C2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E0" w:rsidRPr="00D314CC" w:rsidRDefault="00FA16E0" w:rsidP="00BE6C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2F18F3" w:rsidRDefault="002F18F3" w:rsidP="00F27688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sectPr w:rsidR="002F18F3" w:rsidSect="00763727">
      <w:pgSz w:w="16838" w:h="11906" w:orient="landscape"/>
      <w:pgMar w:top="851" w:right="567" w:bottom="170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CE0" w:rsidRDefault="000E0CE0" w:rsidP="001E074F">
      <w:r>
        <w:separator/>
      </w:r>
    </w:p>
  </w:endnote>
  <w:endnote w:type="continuationSeparator" w:id="0">
    <w:p w:rsidR="000E0CE0" w:rsidRDefault="000E0CE0" w:rsidP="001E0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CE0" w:rsidRDefault="000E0CE0" w:rsidP="001E074F">
      <w:r>
        <w:separator/>
      </w:r>
    </w:p>
  </w:footnote>
  <w:footnote w:type="continuationSeparator" w:id="0">
    <w:p w:rsidR="000E0CE0" w:rsidRDefault="000E0CE0" w:rsidP="001E0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7A21"/>
    <w:multiLevelType w:val="hybridMultilevel"/>
    <w:tmpl w:val="1BCA6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4956"/>
    <w:multiLevelType w:val="hybridMultilevel"/>
    <w:tmpl w:val="81B6B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47A15"/>
    <w:multiLevelType w:val="hybridMultilevel"/>
    <w:tmpl w:val="A0988B92"/>
    <w:lvl w:ilvl="0" w:tplc="BCCC5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93BB4"/>
    <w:multiLevelType w:val="hybridMultilevel"/>
    <w:tmpl w:val="97A04DC4"/>
    <w:lvl w:ilvl="0" w:tplc="219A85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195175E4"/>
    <w:multiLevelType w:val="hybridMultilevel"/>
    <w:tmpl w:val="FC18B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31FE9"/>
    <w:multiLevelType w:val="hybridMultilevel"/>
    <w:tmpl w:val="8F820646"/>
    <w:lvl w:ilvl="0" w:tplc="E640E4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27354BB"/>
    <w:multiLevelType w:val="hybridMultilevel"/>
    <w:tmpl w:val="1AD859E8"/>
    <w:lvl w:ilvl="0" w:tplc="E4063C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B9311C"/>
    <w:multiLevelType w:val="hybridMultilevel"/>
    <w:tmpl w:val="C56AE618"/>
    <w:lvl w:ilvl="0" w:tplc="400A2A8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EF1089"/>
    <w:multiLevelType w:val="hybridMultilevel"/>
    <w:tmpl w:val="32CC18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2EF40BB5"/>
    <w:multiLevelType w:val="hybridMultilevel"/>
    <w:tmpl w:val="94CCFA56"/>
    <w:lvl w:ilvl="0" w:tplc="BCF23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200B8D"/>
    <w:multiLevelType w:val="hybridMultilevel"/>
    <w:tmpl w:val="1F88FD5E"/>
    <w:lvl w:ilvl="0" w:tplc="D4EAA7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597ACC"/>
    <w:multiLevelType w:val="hybridMultilevel"/>
    <w:tmpl w:val="69844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2B30FE"/>
    <w:multiLevelType w:val="hybridMultilevel"/>
    <w:tmpl w:val="1102FFEC"/>
    <w:lvl w:ilvl="0" w:tplc="E8C44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56B33"/>
    <w:multiLevelType w:val="hybridMultilevel"/>
    <w:tmpl w:val="E2F8F03C"/>
    <w:lvl w:ilvl="0" w:tplc="5B60E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962EC"/>
    <w:multiLevelType w:val="multilevel"/>
    <w:tmpl w:val="58B6C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>
    <w:nsid w:val="5183543F"/>
    <w:multiLevelType w:val="hybridMultilevel"/>
    <w:tmpl w:val="7502670E"/>
    <w:lvl w:ilvl="0" w:tplc="DBD410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E2E5CD6"/>
    <w:multiLevelType w:val="hybridMultilevel"/>
    <w:tmpl w:val="255A34D4"/>
    <w:lvl w:ilvl="0" w:tplc="CB40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4444D01"/>
    <w:multiLevelType w:val="hybridMultilevel"/>
    <w:tmpl w:val="CD642D24"/>
    <w:lvl w:ilvl="0" w:tplc="266415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FF6BCE"/>
    <w:multiLevelType w:val="hybridMultilevel"/>
    <w:tmpl w:val="030AD1A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5204D3"/>
    <w:multiLevelType w:val="hybridMultilevel"/>
    <w:tmpl w:val="95A8C284"/>
    <w:lvl w:ilvl="0" w:tplc="E908999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743B4"/>
    <w:multiLevelType w:val="hybridMultilevel"/>
    <w:tmpl w:val="31DAF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54541"/>
    <w:multiLevelType w:val="hybridMultilevel"/>
    <w:tmpl w:val="75C6C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BDD25EE"/>
    <w:multiLevelType w:val="hybridMultilevel"/>
    <w:tmpl w:val="19900E68"/>
    <w:lvl w:ilvl="0" w:tplc="E80A72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2"/>
  </w:num>
  <w:num w:numId="5">
    <w:abstractNumId w:val="2"/>
  </w:num>
  <w:num w:numId="6">
    <w:abstractNumId w:val="18"/>
  </w:num>
  <w:num w:numId="7">
    <w:abstractNumId w:val="14"/>
  </w:num>
  <w:num w:numId="8">
    <w:abstractNumId w:val="13"/>
  </w:num>
  <w:num w:numId="9">
    <w:abstractNumId w:val="16"/>
  </w:num>
  <w:num w:numId="10">
    <w:abstractNumId w:val="21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9"/>
  </w:num>
  <w:num w:numId="17">
    <w:abstractNumId w:val="9"/>
  </w:num>
  <w:num w:numId="18">
    <w:abstractNumId w:val="20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0C1"/>
    <w:rsid w:val="0000374E"/>
    <w:rsid w:val="00007D97"/>
    <w:rsid w:val="000100D3"/>
    <w:rsid w:val="000122E3"/>
    <w:rsid w:val="00016720"/>
    <w:rsid w:val="00022D7E"/>
    <w:rsid w:val="000257A1"/>
    <w:rsid w:val="00027CDA"/>
    <w:rsid w:val="000339CD"/>
    <w:rsid w:val="0003647F"/>
    <w:rsid w:val="00037D54"/>
    <w:rsid w:val="00064F4B"/>
    <w:rsid w:val="000661AF"/>
    <w:rsid w:val="00075BB3"/>
    <w:rsid w:val="00076915"/>
    <w:rsid w:val="0008294D"/>
    <w:rsid w:val="000851FD"/>
    <w:rsid w:val="00085578"/>
    <w:rsid w:val="00091A13"/>
    <w:rsid w:val="000A1D4E"/>
    <w:rsid w:val="000A66BC"/>
    <w:rsid w:val="000A7CA2"/>
    <w:rsid w:val="000B2E23"/>
    <w:rsid w:val="000B5320"/>
    <w:rsid w:val="000C0071"/>
    <w:rsid w:val="000C2AD7"/>
    <w:rsid w:val="000D118A"/>
    <w:rsid w:val="000D154B"/>
    <w:rsid w:val="000D615C"/>
    <w:rsid w:val="000E0CE0"/>
    <w:rsid w:val="000E4D6D"/>
    <w:rsid w:val="000F054C"/>
    <w:rsid w:val="000F2F30"/>
    <w:rsid w:val="00100301"/>
    <w:rsid w:val="001043A7"/>
    <w:rsid w:val="001058A5"/>
    <w:rsid w:val="001144C1"/>
    <w:rsid w:val="001152BB"/>
    <w:rsid w:val="00117BEB"/>
    <w:rsid w:val="001205E3"/>
    <w:rsid w:val="001251BF"/>
    <w:rsid w:val="001261A0"/>
    <w:rsid w:val="001269F3"/>
    <w:rsid w:val="0012758F"/>
    <w:rsid w:val="001343D1"/>
    <w:rsid w:val="00134689"/>
    <w:rsid w:val="001463C6"/>
    <w:rsid w:val="001477F6"/>
    <w:rsid w:val="00150FFB"/>
    <w:rsid w:val="001511A2"/>
    <w:rsid w:val="001550E8"/>
    <w:rsid w:val="001573FB"/>
    <w:rsid w:val="001600B3"/>
    <w:rsid w:val="00160634"/>
    <w:rsid w:val="00161346"/>
    <w:rsid w:val="0016140D"/>
    <w:rsid w:val="00162E70"/>
    <w:rsid w:val="00163595"/>
    <w:rsid w:val="00164F6F"/>
    <w:rsid w:val="00172006"/>
    <w:rsid w:val="00177797"/>
    <w:rsid w:val="00185558"/>
    <w:rsid w:val="00195677"/>
    <w:rsid w:val="00196367"/>
    <w:rsid w:val="001B0875"/>
    <w:rsid w:val="001B1C61"/>
    <w:rsid w:val="001B2C0E"/>
    <w:rsid w:val="001C0B82"/>
    <w:rsid w:val="001C3D02"/>
    <w:rsid w:val="001D0116"/>
    <w:rsid w:val="001D1841"/>
    <w:rsid w:val="001D1A82"/>
    <w:rsid w:val="001D5398"/>
    <w:rsid w:val="001D5BBB"/>
    <w:rsid w:val="001D7810"/>
    <w:rsid w:val="001E074F"/>
    <w:rsid w:val="001E0B3D"/>
    <w:rsid w:val="001F4850"/>
    <w:rsid w:val="001F73E9"/>
    <w:rsid w:val="001F7696"/>
    <w:rsid w:val="001F7B4E"/>
    <w:rsid w:val="0020108A"/>
    <w:rsid w:val="00205C83"/>
    <w:rsid w:val="002070CD"/>
    <w:rsid w:val="00214CBC"/>
    <w:rsid w:val="00214CD3"/>
    <w:rsid w:val="00216B28"/>
    <w:rsid w:val="00221A77"/>
    <w:rsid w:val="002344B4"/>
    <w:rsid w:val="0023455F"/>
    <w:rsid w:val="0023546A"/>
    <w:rsid w:val="00237A60"/>
    <w:rsid w:val="002434B9"/>
    <w:rsid w:val="00247C2B"/>
    <w:rsid w:val="00251216"/>
    <w:rsid w:val="00254823"/>
    <w:rsid w:val="00265DE1"/>
    <w:rsid w:val="002813FC"/>
    <w:rsid w:val="00284275"/>
    <w:rsid w:val="00286DEC"/>
    <w:rsid w:val="002948E6"/>
    <w:rsid w:val="002A1C38"/>
    <w:rsid w:val="002A69E4"/>
    <w:rsid w:val="002B0191"/>
    <w:rsid w:val="002B1224"/>
    <w:rsid w:val="002C112E"/>
    <w:rsid w:val="002C733B"/>
    <w:rsid w:val="002D2CB2"/>
    <w:rsid w:val="002D6F96"/>
    <w:rsid w:val="002E44DD"/>
    <w:rsid w:val="002E53BF"/>
    <w:rsid w:val="002E65B0"/>
    <w:rsid w:val="002F18F3"/>
    <w:rsid w:val="002F1D29"/>
    <w:rsid w:val="00304EFF"/>
    <w:rsid w:val="00305392"/>
    <w:rsid w:val="00310DB2"/>
    <w:rsid w:val="0031125A"/>
    <w:rsid w:val="00331D7A"/>
    <w:rsid w:val="00334086"/>
    <w:rsid w:val="0033625F"/>
    <w:rsid w:val="00342498"/>
    <w:rsid w:val="00363EA0"/>
    <w:rsid w:val="00364962"/>
    <w:rsid w:val="003663B6"/>
    <w:rsid w:val="003719F0"/>
    <w:rsid w:val="003720C1"/>
    <w:rsid w:val="00373EAB"/>
    <w:rsid w:val="00384762"/>
    <w:rsid w:val="00385EE3"/>
    <w:rsid w:val="00391396"/>
    <w:rsid w:val="003A2CDE"/>
    <w:rsid w:val="003A486D"/>
    <w:rsid w:val="003A6E3A"/>
    <w:rsid w:val="003A73A2"/>
    <w:rsid w:val="003B34F6"/>
    <w:rsid w:val="003B4A05"/>
    <w:rsid w:val="003B5A53"/>
    <w:rsid w:val="003B6666"/>
    <w:rsid w:val="003B6C96"/>
    <w:rsid w:val="003C359B"/>
    <w:rsid w:val="003C532D"/>
    <w:rsid w:val="003C6750"/>
    <w:rsid w:val="003D71AF"/>
    <w:rsid w:val="003F0424"/>
    <w:rsid w:val="003F09D6"/>
    <w:rsid w:val="003F2506"/>
    <w:rsid w:val="003F43E0"/>
    <w:rsid w:val="003F7E3A"/>
    <w:rsid w:val="00400F83"/>
    <w:rsid w:val="00406B2A"/>
    <w:rsid w:val="00412F9A"/>
    <w:rsid w:val="0042469B"/>
    <w:rsid w:val="00425AF1"/>
    <w:rsid w:val="00431C73"/>
    <w:rsid w:val="00435D8A"/>
    <w:rsid w:val="00436E2A"/>
    <w:rsid w:val="00440850"/>
    <w:rsid w:val="00440970"/>
    <w:rsid w:val="00443263"/>
    <w:rsid w:val="00443D5D"/>
    <w:rsid w:val="00446832"/>
    <w:rsid w:val="0046277B"/>
    <w:rsid w:val="00472961"/>
    <w:rsid w:val="00472AC1"/>
    <w:rsid w:val="00475762"/>
    <w:rsid w:val="0048608E"/>
    <w:rsid w:val="00487CA7"/>
    <w:rsid w:val="00497EDB"/>
    <w:rsid w:val="004A03C9"/>
    <w:rsid w:val="004A46E9"/>
    <w:rsid w:val="004A57B8"/>
    <w:rsid w:val="004A743A"/>
    <w:rsid w:val="004B3578"/>
    <w:rsid w:val="004C4194"/>
    <w:rsid w:val="004C7A38"/>
    <w:rsid w:val="004E1DFD"/>
    <w:rsid w:val="004F077E"/>
    <w:rsid w:val="004F5AF8"/>
    <w:rsid w:val="00503A8D"/>
    <w:rsid w:val="00503CF3"/>
    <w:rsid w:val="00503F52"/>
    <w:rsid w:val="005042C4"/>
    <w:rsid w:val="0050443E"/>
    <w:rsid w:val="00515DA1"/>
    <w:rsid w:val="0052143D"/>
    <w:rsid w:val="00533A99"/>
    <w:rsid w:val="0053568F"/>
    <w:rsid w:val="00540C9A"/>
    <w:rsid w:val="00543011"/>
    <w:rsid w:val="0054521D"/>
    <w:rsid w:val="00545596"/>
    <w:rsid w:val="00557D3B"/>
    <w:rsid w:val="00561E1A"/>
    <w:rsid w:val="0056624A"/>
    <w:rsid w:val="00566793"/>
    <w:rsid w:val="00571757"/>
    <w:rsid w:val="00577EED"/>
    <w:rsid w:val="00580E73"/>
    <w:rsid w:val="00582062"/>
    <w:rsid w:val="005822C3"/>
    <w:rsid w:val="00582393"/>
    <w:rsid w:val="00584AE1"/>
    <w:rsid w:val="00591BEE"/>
    <w:rsid w:val="00592354"/>
    <w:rsid w:val="005939A2"/>
    <w:rsid w:val="005B2297"/>
    <w:rsid w:val="005C0A43"/>
    <w:rsid w:val="005C4D83"/>
    <w:rsid w:val="005C7B2B"/>
    <w:rsid w:val="005D29F5"/>
    <w:rsid w:val="005E2CF2"/>
    <w:rsid w:val="005E5853"/>
    <w:rsid w:val="005F1A59"/>
    <w:rsid w:val="006028F4"/>
    <w:rsid w:val="00607514"/>
    <w:rsid w:val="006118CC"/>
    <w:rsid w:val="00613471"/>
    <w:rsid w:val="00613913"/>
    <w:rsid w:val="0061711A"/>
    <w:rsid w:val="00627A5A"/>
    <w:rsid w:val="00627C89"/>
    <w:rsid w:val="00634CF2"/>
    <w:rsid w:val="006373E3"/>
    <w:rsid w:val="00642833"/>
    <w:rsid w:val="00644D9E"/>
    <w:rsid w:val="00662279"/>
    <w:rsid w:val="00662704"/>
    <w:rsid w:val="00662AED"/>
    <w:rsid w:val="0068124E"/>
    <w:rsid w:val="00684C73"/>
    <w:rsid w:val="00696ADC"/>
    <w:rsid w:val="006A0543"/>
    <w:rsid w:val="006A7EC0"/>
    <w:rsid w:val="006A7FF0"/>
    <w:rsid w:val="006B092E"/>
    <w:rsid w:val="006B120B"/>
    <w:rsid w:val="006C5241"/>
    <w:rsid w:val="006D005E"/>
    <w:rsid w:val="006D2F97"/>
    <w:rsid w:val="006D317D"/>
    <w:rsid w:val="006D3C89"/>
    <w:rsid w:val="006D6641"/>
    <w:rsid w:val="006D6CC3"/>
    <w:rsid w:val="006E33E0"/>
    <w:rsid w:val="006E3959"/>
    <w:rsid w:val="006E78D9"/>
    <w:rsid w:val="006F194D"/>
    <w:rsid w:val="006F2EDA"/>
    <w:rsid w:val="006F3453"/>
    <w:rsid w:val="006F5BB6"/>
    <w:rsid w:val="006F79B7"/>
    <w:rsid w:val="0070400D"/>
    <w:rsid w:val="00705BFC"/>
    <w:rsid w:val="00706246"/>
    <w:rsid w:val="00707348"/>
    <w:rsid w:val="0070752F"/>
    <w:rsid w:val="007078AE"/>
    <w:rsid w:val="00714B65"/>
    <w:rsid w:val="00721CF4"/>
    <w:rsid w:val="00722B84"/>
    <w:rsid w:val="0072432E"/>
    <w:rsid w:val="00730B01"/>
    <w:rsid w:val="0073419B"/>
    <w:rsid w:val="00746121"/>
    <w:rsid w:val="00752BEC"/>
    <w:rsid w:val="00753D63"/>
    <w:rsid w:val="0075543C"/>
    <w:rsid w:val="00761E14"/>
    <w:rsid w:val="00763727"/>
    <w:rsid w:val="00764218"/>
    <w:rsid w:val="0076456C"/>
    <w:rsid w:val="0077284B"/>
    <w:rsid w:val="00776362"/>
    <w:rsid w:val="00782A3B"/>
    <w:rsid w:val="00783AE9"/>
    <w:rsid w:val="0079055D"/>
    <w:rsid w:val="00797AFB"/>
    <w:rsid w:val="007A09BC"/>
    <w:rsid w:val="007A5211"/>
    <w:rsid w:val="007B12D1"/>
    <w:rsid w:val="007B1FB2"/>
    <w:rsid w:val="007B3C98"/>
    <w:rsid w:val="007E0FE7"/>
    <w:rsid w:val="007E3E72"/>
    <w:rsid w:val="007E45E4"/>
    <w:rsid w:val="007F1BC1"/>
    <w:rsid w:val="007F220D"/>
    <w:rsid w:val="007F344C"/>
    <w:rsid w:val="00803B00"/>
    <w:rsid w:val="00804A75"/>
    <w:rsid w:val="00805B69"/>
    <w:rsid w:val="00807000"/>
    <w:rsid w:val="00813D9B"/>
    <w:rsid w:val="00814ACA"/>
    <w:rsid w:val="008163D7"/>
    <w:rsid w:val="008201AF"/>
    <w:rsid w:val="0082112D"/>
    <w:rsid w:val="00827917"/>
    <w:rsid w:val="00830E85"/>
    <w:rsid w:val="00834690"/>
    <w:rsid w:val="00834961"/>
    <w:rsid w:val="00834BF5"/>
    <w:rsid w:val="00843963"/>
    <w:rsid w:val="00846345"/>
    <w:rsid w:val="0084733C"/>
    <w:rsid w:val="00851510"/>
    <w:rsid w:val="0085705C"/>
    <w:rsid w:val="00857A5A"/>
    <w:rsid w:val="00862089"/>
    <w:rsid w:val="0086363D"/>
    <w:rsid w:val="008715D4"/>
    <w:rsid w:val="0087457A"/>
    <w:rsid w:val="00877875"/>
    <w:rsid w:val="0088149C"/>
    <w:rsid w:val="00886EC9"/>
    <w:rsid w:val="00887AE8"/>
    <w:rsid w:val="00887D7A"/>
    <w:rsid w:val="00890654"/>
    <w:rsid w:val="00891600"/>
    <w:rsid w:val="00893942"/>
    <w:rsid w:val="008A01B6"/>
    <w:rsid w:val="008A46EB"/>
    <w:rsid w:val="008A4997"/>
    <w:rsid w:val="008A5BC3"/>
    <w:rsid w:val="008A78A9"/>
    <w:rsid w:val="008B2EA3"/>
    <w:rsid w:val="008B39C3"/>
    <w:rsid w:val="008B5163"/>
    <w:rsid w:val="008C18BF"/>
    <w:rsid w:val="008C1B5E"/>
    <w:rsid w:val="008C4670"/>
    <w:rsid w:val="008C7C9D"/>
    <w:rsid w:val="008D2500"/>
    <w:rsid w:val="008D72EC"/>
    <w:rsid w:val="008E410A"/>
    <w:rsid w:val="008E529C"/>
    <w:rsid w:val="008E58A7"/>
    <w:rsid w:val="008E661C"/>
    <w:rsid w:val="00900543"/>
    <w:rsid w:val="00901950"/>
    <w:rsid w:val="00903B79"/>
    <w:rsid w:val="009043F4"/>
    <w:rsid w:val="00911437"/>
    <w:rsid w:val="0092084A"/>
    <w:rsid w:val="00921E73"/>
    <w:rsid w:val="009226D0"/>
    <w:rsid w:val="00924FD0"/>
    <w:rsid w:val="00930FA2"/>
    <w:rsid w:val="00931832"/>
    <w:rsid w:val="009523C2"/>
    <w:rsid w:val="00957BC1"/>
    <w:rsid w:val="00964FE0"/>
    <w:rsid w:val="009651F5"/>
    <w:rsid w:val="00971799"/>
    <w:rsid w:val="00975097"/>
    <w:rsid w:val="00975257"/>
    <w:rsid w:val="00981D45"/>
    <w:rsid w:val="00986107"/>
    <w:rsid w:val="009966D1"/>
    <w:rsid w:val="009A65FB"/>
    <w:rsid w:val="009B55F2"/>
    <w:rsid w:val="009B6BF4"/>
    <w:rsid w:val="009B730C"/>
    <w:rsid w:val="009C32B6"/>
    <w:rsid w:val="009C68D4"/>
    <w:rsid w:val="009D0BA0"/>
    <w:rsid w:val="009D5F9A"/>
    <w:rsid w:val="00A128D1"/>
    <w:rsid w:val="00A20513"/>
    <w:rsid w:val="00A416A8"/>
    <w:rsid w:val="00A43EAA"/>
    <w:rsid w:val="00A66264"/>
    <w:rsid w:val="00A670A4"/>
    <w:rsid w:val="00A73352"/>
    <w:rsid w:val="00A739F6"/>
    <w:rsid w:val="00AA070A"/>
    <w:rsid w:val="00AA67BE"/>
    <w:rsid w:val="00AA7C18"/>
    <w:rsid w:val="00AA7E2B"/>
    <w:rsid w:val="00AC00B0"/>
    <w:rsid w:val="00AC05A2"/>
    <w:rsid w:val="00AC2430"/>
    <w:rsid w:val="00AC3E07"/>
    <w:rsid w:val="00AE03C3"/>
    <w:rsid w:val="00AE2212"/>
    <w:rsid w:val="00AE252D"/>
    <w:rsid w:val="00AE3CE6"/>
    <w:rsid w:val="00AF1659"/>
    <w:rsid w:val="00AF5753"/>
    <w:rsid w:val="00B0448A"/>
    <w:rsid w:val="00B0645C"/>
    <w:rsid w:val="00B11719"/>
    <w:rsid w:val="00B12287"/>
    <w:rsid w:val="00B1614B"/>
    <w:rsid w:val="00B22D48"/>
    <w:rsid w:val="00B406B5"/>
    <w:rsid w:val="00B47D3D"/>
    <w:rsid w:val="00B50637"/>
    <w:rsid w:val="00B52148"/>
    <w:rsid w:val="00B5689B"/>
    <w:rsid w:val="00B747FD"/>
    <w:rsid w:val="00B74F38"/>
    <w:rsid w:val="00B76D40"/>
    <w:rsid w:val="00B84ACB"/>
    <w:rsid w:val="00B86CD6"/>
    <w:rsid w:val="00B9422B"/>
    <w:rsid w:val="00B96D9C"/>
    <w:rsid w:val="00BA2DD9"/>
    <w:rsid w:val="00BA7D6D"/>
    <w:rsid w:val="00BB06E5"/>
    <w:rsid w:val="00BB0FAB"/>
    <w:rsid w:val="00BB1BB7"/>
    <w:rsid w:val="00BC2D52"/>
    <w:rsid w:val="00BC738F"/>
    <w:rsid w:val="00BC7B05"/>
    <w:rsid w:val="00BD28EE"/>
    <w:rsid w:val="00BE32B6"/>
    <w:rsid w:val="00BE6CB9"/>
    <w:rsid w:val="00BF158D"/>
    <w:rsid w:val="00BF2891"/>
    <w:rsid w:val="00BF6891"/>
    <w:rsid w:val="00BF7BFB"/>
    <w:rsid w:val="00BF7D11"/>
    <w:rsid w:val="00C015ED"/>
    <w:rsid w:val="00C0304B"/>
    <w:rsid w:val="00C04592"/>
    <w:rsid w:val="00C06894"/>
    <w:rsid w:val="00C1039D"/>
    <w:rsid w:val="00C11802"/>
    <w:rsid w:val="00C205F6"/>
    <w:rsid w:val="00C22015"/>
    <w:rsid w:val="00C24176"/>
    <w:rsid w:val="00C25264"/>
    <w:rsid w:val="00C26D08"/>
    <w:rsid w:val="00C331DC"/>
    <w:rsid w:val="00C34576"/>
    <w:rsid w:val="00C34A43"/>
    <w:rsid w:val="00C40A92"/>
    <w:rsid w:val="00C43C20"/>
    <w:rsid w:val="00C44DB2"/>
    <w:rsid w:val="00C51485"/>
    <w:rsid w:val="00C535AF"/>
    <w:rsid w:val="00C552B5"/>
    <w:rsid w:val="00C64FA2"/>
    <w:rsid w:val="00C65B35"/>
    <w:rsid w:val="00C76272"/>
    <w:rsid w:val="00C867CC"/>
    <w:rsid w:val="00C92E71"/>
    <w:rsid w:val="00C932BC"/>
    <w:rsid w:val="00CB2A40"/>
    <w:rsid w:val="00CB6A33"/>
    <w:rsid w:val="00CC1323"/>
    <w:rsid w:val="00CC51F6"/>
    <w:rsid w:val="00CD10D1"/>
    <w:rsid w:val="00CD1646"/>
    <w:rsid w:val="00CD2EAA"/>
    <w:rsid w:val="00CD55DB"/>
    <w:rsid w:val="00CD67BF"/>
    <w:rsid w:val="00CE5E60"/>
    <w:rsid w:val="00D01CA0"/>
    <w:rsid w:val="00D028E4"/>
    <w:rsid w:val="00D054C9"/>
    <w:rsid w:val="00D0690A"/>
    <w:rsid w:val="00D11BA6"/>
    <w:rsid w:val="00D172D3"/>
    <w:rsid w:val="00D2084F"/>
    <w:rsid w:val="00D2431F"/>
    <w:rsid w:val="00D278F1"/>
    <w:rsid w:val="00D314CC"/>
    <w:rsid w:val="00D34465"/>
    <w:rsid w:val="00D43F11"/>
    <w:rsid w:val="00D478A0"/>
    <w:rsid w:val="00D52152"/>
    <w:rsid w:val="00D5446F"/>
    <w:rsid w:val="00D5557F"/>
    <w:rsid w:val="00D607B0"/>
    <w:rsid w:val="00D816C3"/>
    <w:rsid w:val="00D81E03"/>
    <w:rsid w:val="00D90299"/>
    <w:rsid w:val="00D930F8"/>
    <w:rsid w:val="00D9539A"/>
    <w:rsid w:val="00D95554"/>
    <w:rsid w:val="00DA7B59"/>
    <w:rsid w:val="00DB61BE"/>
    <w:rsid w:val="00DC4597"/>
    <w:rsid w:val="00DC6884"/>
    <w:rsid w:val="00DD126D"/>
    <w:rsid w:val="00DD34D1"/>
    <w:rsid w:val="00DD558C"/>
    <w:rsid w:val="00DE0A66"/>
    <w:rsid w:val="00DE0D5B"/>
    <w:rsid w:val="00DE4F37"/>
    <w:rsid w:val="00DE7A2B"/>
    <w:rsid w:val="00E00698"/>
    <w:rsid w:val="00E00CFA"/>
    <w:rsid w:val="00E0304D"/>
    <w:rsid w:val="00E03FAC"/>
    <w:rsid w:val="00E04731"/>
    <w:rsid w:val="00E054B7"/>
    <w:rsid w:val="00E23DF4"/>
    <w:rsid w:val="00E25523"/>
    <w:rsid w:val="00E25651"/>
    <w:rsid w:val="00E263BF"/>
    <w:rsid w:val="00E32221"/>
    <w:rsid w:val="00E32833"/>
    <w:rsid w:val="00E34091"/>
    <w:rsid w:val="00E37148"/>
    <w:rsid w:val="00E416EB"/>
    <w:rsid w:val="00E4178B"/>
    <w:rsid w:val="00E44F41"/>
    <w:rsid w:val="00E601A1"/>
    <w:rsid w:val="00E678CF"/>
    <w:rsid w:val="00E829A1"/>
    <w:rsid w:val="00E85827"/>
    <w:rsid w:val="00E8675F"/>
    <w:rsid w:val="00E90BA2"/>
    <w:rsid w:val="00EA1C40"/>
    <w:rsid w:val="00EA3018"/>
    <w:rsid w:val="00EB1EEB"/>
    <w:rsid w:val="00EB56BA"/>
    <w:rsid w:val="00EB6BA2"/>
    <w:rsid w:val="00EB6D06"/>
    <w:rsid w:val="00EB7EDE"/>
    <w:rsid w:val="00EC0AEF"/>
    <w:rsid w:val="00EC4004"/>
    <w:rsid w:val="00EC702C"/>
    <w:rsid w:val="00ED785B"/>
    <w:rsid w:val="00EE187B"/>
    <w:rsid w:val="00EE284D"/>
    <w:rsid w:val="00EE3350"/>
    <w:rsid w:val="00EE7181"/>
    <w:rsid w:val="00EF0230"/>
    <w:rsid w:val="00EF5AC1"/>
    <w:rsid w:val="00EF7C43"/>
    <w:rsid w:val="00F069B5"/>
    <w:rsid w:val="00F07189"/>
    <w:rsid w:val="00F0794B"/>
    <w:rsid w:val="00F1735A"/>
    <w:rsid w:val="00F25275"/>
    <w:rsid w:val="00F27688"/>
    <w:rsid w:val="00F3496A"/>
    <w:rsid w:val="00F50654"/>
    <w:rsid w:val="00F50E83"/>
    <w:rsid w:val="00F576DB"/>
    <w:rsid w:val="00F6051F"/>
    <w:rsid w:val="00F60744"/>
    <w:rsid w:val="00F643B7"/>
    <w:rsid w:val="00F658BE"/>
    <w:rsid w:val="00F66820"/>
    <w:rsid w:val="00F8218E"/>
    <w:rsid w:val="00F838FF"/>
    <w:rsid w:val="00F85F30"/>
    <w:rsid w:val="00F86EF0"/>
    <w:rsid w:val="00F905C3"/>
    <w:rsid w:val="00F94BE7"/>
    <w:rsid w:val="00F95908"/>
    <w:rsid w:val="00FA16E0"/>
    <w:rsid w:val="00FA1A1F"/>
    <w:rsid w:val="00FA270B"/>
    <w:rsid w:val="00FA46C9"/>
    <w:rsid w:val="00FA78E2"/>
    <w:rsid w:val="00FB430F"/>
    <w:rsid w:val="00FB769B"/>
    <w:rsid w:val="00FD0541"/>
    <w:rsid w:val="00FE4C63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BF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747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E53BF"/>
    <w:pPr>
      <w:keepNext/>
      <w:tabs>
        <w:tab w:val="num" w:pos="720"/>
      </w:tabs>
      <w:ind w:left="720" w:hanging="720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F4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E53BF"/>
    <w:rPr>
      <w:rFonts w:eastAsia="Times New Roman"/>
      <w:sz w:val="32"/>
      <w:szCs w:val="32"/>
      <w:lang w:eastAsia="ar-SA"/>
    </w:rPr>
  </w:style>
  <w:style w:type="character" w:styleId="a3">
    <w:name w:val="Hyperlink"/>
    <w:uiPriority w:val="99"/>
    <w:rsid w:val="002E53B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53B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E53BF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1E07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E074F"/>
    <w:rPr>
      <w:rFonts w:eastAsia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1E07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E074F"/>
    <w:rPr>
      <w:rFonts w:eastAsia="Times New Roman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rsid w:val="00E44F4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table" w:styleId="aa">
    <w:name w:val="Table Grid"/>
    <w:basedOn w:val="a1"/>
    <w:rsid w:val="00E44F41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E44F4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aliases w:val=" Знак"/>
    <w:basedOn w:val="a"/>
    <w:link w:val="ad"/>
    <w:rsid w:val="00E44F41"/>
    <w:pPr>
      <w:suppressAutoHyphens w:val="0"/>
      <w:ind w:left="5664"/>
    </w:pPr>
    <w:rPr>
      <w:sz w:val="28"/>
    </w:rPr>
  </w:style>
  <w:style w:type="character" w:customStyle="1" w:styleId="ad">
    <w:name w:val="Основной текст с отступом Знак"/>
    <w:aliases w:val=" Знак Знак"/>
    <w:link w:val="ac"/>
    <w:rsid w:val="00E44F41"/>
    <w:rPr>
      <w:rFonts w:eastAsia="Times New Roman"/>
      <w:sz w:val="28"/>
      <w:szCs w:val="24"/>
    </w:rPr>
  </w:style>
  <w:style w:type="paragraph" w:customStyle="1" w:styleId="ConsPlusNormal">
    <w:name w:val="ConsPlusNormal"/>
    <w:rsid w:val="00783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uiPriority w:val="9"/>
    <w:rsid w:val="00B747F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e">
    <w:name w:val="Strong"/>
    <w:uiPriority w:val="22"/>
    <w:qFormat/>
    <w:rsid w:val="00B747FD"/>
    <w:rPr>
      <w:b/>
      <w:bCs/>
    </w:rPr>
  </w:style>
  <w:style w:type="character" w:styleId="af">
    <w:name w:val="Emphasis"/>
    <w:uiPriority w:val="20"/>
    <w:qFormat/>
    <w:rsid w:val="00B747FD"/>
    <w:rPr>
      <w:i/>
      <w:iCs/>
    </w:rPr>
  </w:style>
  <w:style w:type="character" w:customStyle="1" w:styleId="val">
    <w:name w:val="val"/>
    <w:basedOn w:val="a0"/>
    <w:rsid w:val="00AA070A"/>
  </w:style>
  <w:style w:type="paragraph" w:customStyle="1" w:styleId="ConsPlusNonformat">
    <w:name w:val="ConsPlusNonformat"/>
    <w:rsid w:val="00F94B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2">
    <w:name w:val="Font Style12"/>
    <w:rsid w:val="00F94BE7"/>
    <w:rPr>
      <w:rFonts w:ascii="Times New Roman" w:hAnsi="Times New Roman" w:cs="Times New Roman"/>
      <w:color w:val="000000"/>
      <w:sz w:val="26"/>
      <w:szCs w:val="26"/>
    </w:rPr>
  </w:style>
  <w:style w:type="paragraph" w:styleId="af0">
    <w:name w:val="Plain Text"/>
    <w:basedOn w:val="a"/>
    <w:link w:val="af1"/>
    <w:rsid w:val="00B5689B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link w:val="af0"/>
    <w:rsid w:val="00B5689B"/>
    <w:rPr>
      <w:rFonts w:ascii="Consolas" w:hAnsi="Consolas"/>
      <w:sz w:val="21"/>
      <w:szCs w:val="21"/>
      <w:lang w:eastAsia="en-US"/>
    </w:rPr>
  </w:style>
  <w:style w:type="paragraph" w:styleId="af2">
    <w:name w:val="Normal (Web)"/>
    <w:basedOn w:val="a"/>
    <w:semiHidden/>
    <w:unhideWhenUsed/>
    <w:rsid w:val="00D01CA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Body Text"/>
    <w:basedOn w:val="a"/>
    <w:link w:val="af4"/>
    <w:uiPriority w:val="99"/>
    <w:unhideWhenUsed/>
    <w:rsid w:val="00162E70"/>
    <w:pPr>
      <w:spacing w:after="120"/>
    </w:pPr>
  </w:style>
  <w:style w:type="character" w:customStyle="1" w:styleId="af4">
    <w:name w:val="Основной текст Знак"/>
    <w:link w:val="af3"/>
    <w:uiPriority w:val="99"/>
    <w:rsid w:val="00162E70"/>
    <w:rPr>
      <w:rFonts w:eastAsia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F27688"/>
    <w:pPr>
      <w:autoSpaceDE w:val="0"/>
      <w:autoSpaceDN w:val="0"/>
      <w:adjustRightInd w:val="0"/>
    </w:pPr>
    <w:rPr>
      <w:sz w:val="30"/>
      <w:szCs w:val="30"/>
      <w:lang w:eastAsia="en-US"/>
    </w:rPr>
  </w:style>
  <w:style w:type="character" w:customStyle="1" w:styleId="apple-converted-space">
    <w:name w:val="apple-converted-space"/>
    <w:basedOn w:val="a0"/>
    <w:rsid w:val="002F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2;&#1086;&#1080;%20&#1087;&#1086;&#1083;&#1091;&#1095;&#1077;&#1085;&#1085;&#1099;&#1077;%20&#1092;&#1072;&#1081;&#1083;&#1099;\&#1073;&#1083;&#1072;&#1085;&#1082;%20&#1087;&#1088;&#1086;&#1076;&#1086;&#1083;&#1100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EB558-C751-4482-9BE1-525F8E8BEBC1}"/>
</file>

<file path=customXml/itemProps2.xml><?xml version="1.0" encoding="utf-8"?>
<ds:datastoreItem xmlns:ds="http://schemas.openxmlformats.org/officeDocument/2006/customXml" ds:itemID="{16ED8427-585B-418D-A85D-AF4232EBA1C3}"/>
</file>

<file path=customXml/itemProps3.xml><?xml version="1.0" encoding="utf-8"?>
<ds:datastoreItem xmlns:ds="http://schemas.openxmlformats.org/officeDocument/2006/customXml" ds:itemID="{3FE8469E-2366-4EAE-94C9-D76076BF8173}"/>
</file>

<file path=customXml/itemProps4.xml><?xml version="1.0" encoding="utf-8"?>
<ds:datastoreItem xmlns:ds="http://schemas.openxmlformats.org/officeDocument/2006/customXml" ds:itemID="{D6D3A4B0-8832-4949-BED0-67ED85AFE0A6}"/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продольный</Template>
  <TotalTime>36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SVRADM</Company>
  <LinksUpToDate>false</LinksUpToDate>
  <CharactersWithSpaces>976</CharactersWithSpaces>
  <SharedDoc>false</SharedDoc>
  <HLinks>
    <vt:vector size="12" baseType="variant">
      <vt:variant>
        <vt:i4>6488183</vt:i4>
      </vt:variant>
      <vt:variant>
        <vt:i4>3</vt:i4>
      </vt:variant>
      <vt:variant>
        <vt:i4>0</vt:i4>
      </vt:variant>
      <vt:variant>
        <vt:i4>5</vt:i4>
      </vt:variant>
      <vt:variant>
        <vt:lpwstr>http://www.admkrsk.ru/</vt:lpwstr>
      </vt:variant>
      <vt:variant>
        <vt:lpwstr/>
      </vt:variant>
      <vt:variant>
        <vt:i4>852013</vt:i4>
      </vt:variant>
      <vt:variant>
        <vt:i4>0</vt:i4>
      </vt:variant>
      <vt:variant>
        <vt:i4>0</vt:i4>
      </vt:variant>
      <vt:variant>
        <vt:i4>5</vt:i4>
      </vt:variant>
      <vt:variant>
        <vt:lpwstr>mailto:guo@admkrsk.ru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Мамаева Анна Викторовна</cp:lastModifiedBy>
  <cp:revision>27</cp:revision>
  <cp:lastPrinted>2015-04-07T03:40:00Z</cp:lastPrinted>
  <dcterms:created xsi:type="dcterms:W3CDTF">2014-03-31T13:31:00Z</dcterms:created>
  <dcterms:modified xsi:type="dcterms:W3CDTF">2021-04-14T12:38:00Z</dcterms:modified>
</cp:coreProperties>
</file>